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1740" w:rsidRDefault="00711740">
      <w:pPr>
        <w:sectPr w:rsidR="00711740" w:rsidSect="00480FF3">
          <w:pgSz w:w="16838" w:h="11906" w:orient="landscape"/>
          <w:pgMar w:top="1134" w:right="1417" w:bottom="1134" w:left="1134" w:header="708" w:footer="708" w:gutter="0"/>
          <w:cols w:space="708"/>
          <w:docGrid w:linePitch="360"/>
        </w:sectPr>
      </w:pPr>
      <w:r>
        <w:rPr>
          <w:noProof/>
          <w:lang w:eastAsia="it-IT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5.25pt;height:468pt;visibility:visible">
            <v:imagedata r:id="rId4" o:title=""/>
          </v:shape>
        </w:pict>
      </w:r>
    </w:p>
    <w:tbl>
      <w:tblPr>
        <w:tblW w:w="9260" w:type="dxa"/>
        <w:tblInd w:w="55" w:type="dxa"/>
        <w:tblCellMar>
          <w:left w:w="70" w:type="dxa"/>
          <w:right w:w="70" w:type="dxa"/>
        </w:tblCellMar>
        <w:tblLook w:val="00A0"/>
      </w:tblPr>
      <w:tblGrid>
        <w:gridCol w:w="2220"/>
        <w:gridCol w:w="2620"/>
        <w:gridCol w:w="1780"/>
        <w:gridCol w:w="2640"/>
      </w:tblGrid>
      <w:tr w:rsidR="00711740" w:rsidRPr="003A2682" w:rsidTr="00FE23AC">
        <w:trPr>
          <w:trHeight w:val="300"/>
          <w:tblHeader/>
        </w:trPr>
        <w:tc>
          <w:tcPr>
            <w:tcW w:w="9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>
              <w:rPr>
                <w:rFonts w:cs="Calibri"/>
                <w:b/>
                <w:bCs/>
                <w:color w:val="000000"/>
                <w:lang w:eastAsia="it-IT"/>
              </w:rPr>
              <w:t>ELENCO AREE PUGLIA</w:t>
            </w:r>
            <w:bookmarkStart w:id="0" w:name="_GoBack"/>
            <w:bookmarkEnd w:id="0"/>
          </w:p>
        </w:tc>
      </w:tr>
      <w:tr w:rsidR="00711740" w:rsidRPr="003A2682" w:rsidTr="00FE23AC">
        <w:trPr>
          <w:trHeight w:val="300"/>
          <w:tblHeader/>
        </w:trPr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PROVINCIA</w:t>
            </w:r>
          </w:p>
        </w:tc>
        <w:tc>
          <w:tcPr>
            <w:tcW w:w="2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NOME AREA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CAP</w:t>
            </w:r>
          </w:p>
        </w:tc>
        <w:tc>
          <w:tcPr>
            <w:tcW w:w="2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COMUNE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BA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Bari 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70121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Bari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70123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Bari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70124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Bari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Bari 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70125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Bari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70126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Bari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70131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Bari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BITONTO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70032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BITONTO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70054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Giovinazzo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NOCI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70015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Noci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70018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Rutigliano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0B4A0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0B4A01">
              <w:rPr>
                <w:rFonts w:cs="Calibri"/>
                <w:b/>
                <w:bCs/>
                <w:color w:val="000000"/>
                <w:lang w:eastAsia="it-IT"/>
              </w:rPr>
              <w:t> BAT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</w:tr>
      <w:tr w:rsidR="00711740" w:rsidRPr="003A2682" w:rsidTr="00995C81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ANDRIA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70059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TRANI</w:t>
            </w:r>
          </w:p>
        </w:tc>
      </w:tr>
      <w:tr w:rsidR="00711740" w:rsidRPr="003A2682" w:rsidTr="00995C81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76123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Andria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rPr>
                <w:rFonts w:cs="Calibri"/>
                <w:lang w:eastAsia="it-IT"/>
              </w:rPr>
            </w:pP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rPr>
                <w:rFonts w:cs="Calibri"/>
                <w:lang w:eastAsia="it-IT"/>
              </w:rPr>
            </w:pP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BARLETTA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70053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CANOSA DI PUGLIA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76121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995C8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Barletta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BR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bCs/>
                <w:color w:val="000000"/>
                <w:lang w:eastAsia="it-IT"/>
              </w:rPr>
              <w:t>BRINDISI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72100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Brindisi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bCs/>
                <w:color w:val="000000"/>
                <w:lang w:eastAsia="it-IT"/>
              </w:rPr>
              <w:t>FASANO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72015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Fasano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DA4994">
            <w:pPr>
              <w:spacing w:after="0" w:line="240" w:lineRule="auto"/>
              <w:ind w:firstLine="221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72021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Francavilla Fontana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DA4994">
            <w:pPr>
              <w:spacing w:after="0" w:line="240" w:lineRule="auto"/>
              <w:ind w:firstLine="221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72028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TORRE SANTA SUSANNA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FG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DA4994">
            <w:pPr>
              <w:spacing w:after="0" w:line="240" w:lineRule="auto"/>
              <w:ind w:firstLine="221"/>
              <w:rPr>
                <w:rFonts w:cs="Calibri"/>
                <w:b/>
                <w:lang w:eastAsia="it-IT"/>
              </w:rPr>
            </w:pPr>
            <w:r w:rsidRPr="00DA4994">
              <w:rPr>
                <w:rFonts w:cs="Calibri"/>
                <w:b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bCs/>
                <w:color w:val="000000"/>
                <w:lang w:eastAsia="it-IT"/>
              </w:rPr>
              <w:t>CERIGNOLA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71042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Cerignola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DA4994">
            <w:pPr>
              <w:spacing w:after="0" w:line="240" w:lineRule="auto"/>
              <w:ind w:firstLine="221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71045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ORTA NOVA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DA4994">
            <w:pPr>
              <w:spacing w:after="0" w:line="240" w:lineRule="auto"/>
              <w:ind w:firstLine="221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bCs/>
                <w:color w:val="000000"/>
                <w:lang w:eastAsia="it-IT"/>
              </w:rPr>
              <w:t>FOGGIA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2D6C39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71028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2D6C39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Deliceto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DA4994">
            <w:pPr>
              <w:spacing w:after="0" w:line="240" w:lineRule="auto"/>
              <w:ind w:firstLine="221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71121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FOGGIA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DA4994">
            <w:pPr>
              <w:spacing w:after="0" w:line="240" w:lineRule="auto"/>
              <w:ind w:firstLine="221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71122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FOGGIA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lang w:eastAsia="it-IT"/>
              </w:rPr>
              <w:t>SAN SEVERO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B977D4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71010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B977D4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SERRACAPRIOLA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DA4994">
            <w:pPr>
              <w:spacing w:after="0" w:line="240" w:lineRule="auto"/>
              <w:ind w:firstLine="221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A1425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71016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A1425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SAN SEVERO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DA4994">
            <w:pPr>
              <w:spacing w:after="0" w:line="240" w:lineRule="auto"/>
              <w:ind w:firstLine="221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71036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LUCERA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DA4994">
            <w:pPr>
              <w:spacing w:after="0" w:line="240" w:lineRule="auto"/>
              <w:ind w:firstLine="221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71037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MONTE SANT'ANGELO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LE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DA4994">
            <w:pPr>
              <w:spacing w:after="0" w:line="240" w:lineRule="auto"/>
              <w:ind w:firstLine="221"/>
              <w:rPr>
                <w:rFonts w:cs="Calibri"/>
                <w:b/>
                <w:lang w:eastAsia="it-IT"/>
              </w:rPr>
            </w:pPr>
            <w:r w:rsidRPr="00DA4994">
              <w:rPr>
                <w:rFonts w:cs="Calibri"/>
                <w:b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DA4994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DA4994">
              <w:rPr>
                <w:rFonts w:cs="Calibri"/>
                <w:b/>
                <w:lang w:eastAsia="it-IT"/>
              </w:rPr>
              <w:t>GALLIPOLI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73014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GALLIPOLI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73031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Alessano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73037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Poggiardo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Nardò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73043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COPERTINO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73048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Nardò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>
              <w:rPr>
                <w:rFonts w:cs="Calibri"/>
                <w:b/>
                <w:bCs/>
                <w:color w:val="000000"/>
                <w:lang w:eastAsia="it-IT"/>
              </w:rPr>
              <w:t>LECCE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73049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Ruffano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73056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TAURISANO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73059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Ugento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73100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LECCE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TA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TARANTO 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74100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TARANTO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711740">
            <w:pPr>
              <w:spacing w:after="0" w:line="240" w:lineRule="auto"/>
              <w:ind w:firstLineChars="100" w:firstLine="31680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TARANTO 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74100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TARANTO</w:t>
            </w:r>
          </w:p>
        </w:tc>
      </w:tr>
      <w:tr w:rsidR="00711740" w:rsidRPr="003A2682" w:rsidTr="00FE23AC">
        <w:trPr>
          <w:trHeight w:val="30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 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b/>
                <w:bCs/>
                <w:color w:val="000000"/>
                <w:lang w:eastAsia="it-IT"/>
              </w:rPr>
            </w:pPr>
            <w:r w:rsidRPr="00103261">
              <w:rPr>
                <w:rFonts w:cs="Calibri"/>
                <w:b/>
                <w:bCs/>
                <w:color w:val="000000"/>
                <w:lang w:eastAsia="it-IT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C20C2A">
            <w:pPr>
              <w:spacing w:after="0" w:line="240" w:lineRule="auto"/>
              <w:jc w:val="center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74121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11740" w:rsidRPr="00103261" w:rsidRDefault="00711740" w:rsidP="00103261">
            <w:pPr>
              <w:spacing w:after="0" w:line="240" w:lineRule="auto"/>
              <w:rPr>
                <w:rFonts w:cs="Calibri"/>
                <w:lang w:eastAsia="it-IT"/>
              </w:rPr>
            </w:pPr>
            <w:r w:rsidRPr="00103261">
              <w:rPr>
                <w:rFonts w:cs="Calibri"/>
                <w:lang w:eastAsia="it-IT"/>
              </w:rPr>
              <w:t>TARANTO</w:t>
            </w:r>
          </w:p>
        </w:tc>
      </w:tr>
    </w:tbl>
    <w:p w:rsidR="00711740" w:rsidRDefault="00711740">
      <w:pPr>
        <w:sectPr w:rsidR="00711740" w:rsidSect="00E97B83">
          <w:pgSz w:w="11906" w:h="16838"/>
          <w:pgMar w:top="1417" w:right="1134" w:bottom="1134" w:left="1134" w:header="708" w:footer="708" w:gutter="0"/>
          <w:cols w:space="708"/>
          <w:docGrid w:linePitch="360"/>
        </w:sectPr>
      </w:pPr>
    </w:p>
    <w:tbl>
      <w:tblPr>
        <w:tblW w:w="7205" w:type="dxa"/>
        <w:jc w:val="center"/>
        <w:tblInd w:w="55" w:type="dxa"/>
        <w:tblCellMar>
          <w:left w:w="70" w:type="dxa"/>
          <w:right w:w="70" w:type="dxa"/>
        </w:tblCellMar>
        <w:tblLook w:val="00A0"/>
      </w:tblPr>
      <w:tblGrid>
        <w:gridCol w:w="1151"/>
        <w:gridCol w:w="2294"/>
        <w:gridCol w:w="3760"/>
      </w:tblGrid>
      <w:tr w:rsidR="00711740" w:rsidRPr="003A2682" w:rsidTr="008A4C8F">
        <w:trPr>
          <w:trHeight w:val="300"/>
          <w:jc w:val="center"/>
        </w:trPr>
        <w:tc>
          <w:tcPr>
            <w:tcW w:w="72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>
              <w:rPr>
                <w:rFonts w:cs="Calibri"/>
                <w:b/>
                <w:bCs/>
                <w:color w:val="000000"/>
                <w:lang w:eastAsia="it-IT"/>
              </w:rPr>
              <w:t>ELENCO COMUNI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E97B83">
              <w:rPr>
                <w:rFonts w:cs="Calibri"/>
                <w:b/>
                <w:bCs/>
                <w:color w:val="000000"/>
                <w:lang w:eastAsia="it-IT"/>
              </w:rPr>
              <w:t>CODICE ISTAT</w:t>
            </w:r>
          </w:p>
        </w:tc>
        <w:tc>
          <w:tcPr>
            <w:tcW w:w="22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E97B83">
              <w:rPr>
                <w:rFonts w:cs="Calibri"/>
                <w:b/>
                <w:bCs/>
                <w:color w:val="000000"/>
                <w:lang w:eastAsia="it-IT"/>
              </w:rPr>
              <w:t>COMUNE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it-IT"/>
              </w:rPr>
            </w:pPr>
            <w:r w:rsidRPr="00E97B83">
              <w:rPr>
                <w:rFonts w:cs="Calibri"/>
                <w:b/>
                <w:bCs/>
                <w:color w:val="000000"/>
                <w:lang w:eastAsia="it-IT"/>
              </w:rPr>
              <w:t>CAP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075002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Alessano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73031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110001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Andria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76123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072006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Bari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70121,70123,70124,70125,70126,70131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110002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Barletta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76121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072011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BITONTO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70032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074001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Brindisi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72100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110004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CANOSA DI PUGLIA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70053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071020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Cerignola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71042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075022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COPERTINO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73043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071022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Deliceto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71028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074007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Fasano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72015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071024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FOGGIA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71121,71122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074008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Francavilla Fontana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72021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075031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GALLIPOLI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73014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072022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Giovinazzo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70054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075035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LECCE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73100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071028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LUCERA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71036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071033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MONTE SANT'ANGELO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71037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075052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Nardò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73048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072031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Noci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70015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071036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ORTA NOVA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71045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075061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Poggiardo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73037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075064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Ruffano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73049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072037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Rutigliano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70018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071051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SAN SEVERO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71016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071053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SERRACAPRIOLA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71010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073027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TARANTO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74121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075084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TAURISANO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73056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074019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TORRE SANTA SUSANNA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72028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110009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TRANI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70059</w:t>
            </w:r>
          </w:p>
        </w:tc>
      </w:tr>
      <w:tr w:rsidR="00711740" w:rsidRPr="003A2682" w:rsidTr="008A4C8F">
        <w:trPr>
          <w:trHeight w:val="300"/>
          <w:jc w:val="center"/>
        </w:trPr>
        <w:tc>
          <w:tcPr>
            <w:tcW w:w="11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075090</w:t>
            </w:r>
          </w:p>
        </w:tc>
        <w:tc>
          <w:tcPr>
            <w:tcW w:w="2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Ugento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1740" w:rsidRPr="00E97B83" w:rsidRDefault="00711740" w:rsidP="00E97B83">
            <w:pPr>
              <w:spacing w:after="0" w:line="240" w:lineRule="auto"/>
              <w:jc w:val="center"/>
              <w:rPr>
                <w:rFonts w:cs="Calibri"/>
                <w:color w:val="000000"/>
                <w:lang w:eastAsia="it-IT"/>
              </w:rPr>
            </w:pPr>
            <w:r w:rsidRPr="00E97B83">
              <w:rPr>
                <w:rFonts w:cs="Calibri"/>
                <w:color w:val="000000"/>
                <w:lang w:eastAsia="it-IT"/>
              </w:rPr>
              <w:t>73059</w:t>
            </w:r>
          </w:p>
        </w:tc>
      </w:tr>
    </w:tbl>
    <w:p w:rsidR="00711740" w:rsidRDefault="00711740"/>
    <w:sectPr w:rsidR="00711740" w:rsidSect="00E97B83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zoom w:percent="100"/>
  <w:defaultTabStop w:val="708"/>
  <w:hyphenationZone w:val="283"/>
  <w:drawingGridHorizontalSpacing w:val="110"/>
  <w:displayHorizontalDrawingGridEvery w:val="2"/>
  <w:characterSpacingControl w:val="doNotCompress"/>
  <w:savePreviewPicture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80FF3"/>
    <w:rsid w:val="000842D5"/>
    <w:rsid w:val="000B2AF0"/>
    <w:rsid w:val="000B4A01"/>
    <w:rsid w:val="00103261"/>
    <w:rsid w:val="00194F48"/>
    <w:rsid w:val="001C1C41"/>
    <w:rsid w:val="002D6C39"/>
    <w:rsid w:val="003808EA"/>
    <w:rsid w:val="003A2682"/>
    <w:rsid w:val="003C588E"/>
    <w:rsid w:val="004200C0"/>
    <w:rsid w:val="004700F4"/>
    <w:rsid w:val="00480FF3"/>
    <w:rsid w:val="00565144"/>
    <w:rsid w:val="00685D47"/>
    <w:rsid w:val="00711740"/>
    <w:rsid w:val="007A1425"/>
    <w:rsid w:val="008A4C8F"/>
    <w:rsid w:val="0096634A"/>
    <w:rsid w:val="00995C81"/>
    <w:rsid w:val="00A02418"/>
    <w:rsid w:val="00B343AA"/>
    <w:rsid w:val="00B52EE3"/>
    <w:rsid w:val="00B75545"/>
    <w:rsid w:val="00B977D4"/>
    <w:rsid w:val="00BB5D87"/>
    <w:rsid w:val="00C20C2A"/>
    <w:rsid w:val="00C5003A"/>
    <w:rsid w:val="00C9638E"/>
    <w:rsid w:val="00D961DA"/>
    <w:rsid w:val="00DA4994"/>
    <w:rsid w:val="00E55DF4"/>
    <w:rsid w:val="00E97B83"/>
    <w:rsid w:val="00EA5DC7"/>
    <w:rsid w:val="00ED0A0B"/>
    <w:rsid w:val="00FB3100"/>
    <w:rsid w:val="00FE23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02418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480F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480FF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07705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7057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705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7057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0</TotalTime>
  <Pages>6</Pages>
  <Words>282</Words>
  <Characters>1611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Aspire</dc:creator>
  <cp:keywords/>
  <dc:description/>
  <cp:lastModifiedBy>M.I.U.R.</cp:lastModifiedBy>
  <cp:revision>2</cp:revision>
  <dcterms:created xsi:type="dcterms:W3CDTF">2012-07-10T05:36:00Z</dcterms:created>
  <dcterms:modified xsi:type="dcterms:W3CDTF">2012-07-10T05:36:00Z</dcterms:modified>
</cp:coreProperties>
</file>