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1816" w:rsidRDefault="005F1816">
      <w:pPr>
        <w:sectPr w:rsidR="005F1816" w:rsidSect="006B7FB9">
          <w:pgSz w:w="16838" w:h="11906" w:orient="landscape"/>
          <w:pgMar w:top="1134" w:right="1417" w:bottom="1134" w:left="1134" w:header="708" w:footer="708" w:gutter="0"/>
          <w:cols w:space="708"/>
          <w:docGrid w:linePitch="360"/>
        </w:sect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6.5pt;height:474.75pt;visibility:visible">
            <v:imagedata r:id="rId4" o:title=""/>
          </v:shape>
        </w:pict>
      </w:r>
    </w:p>
    <w:p w:rsidR="005F1816" w:rsidRDefault="005F1816" w:rsidP="00B603E7">
      <w:pPr>
        <w:jc w:val="center"/>
      </w:pPr>
    </w:p>
    <w:tbl>
      <w:tblPr>
        <w:tblW w:w="9229" w:type="dxa"/>
        <w:tblInd w:w="55" w:type="dxa"/>
        <w:tblCellMar>
          <w:left w:w="70" w:type="dxa"/>
          <w:right w:w="70" w:type="dxa"/>
        </w:tblCellMar>
        <w:tblLook w:val="00A0"/>
      </w:tblPr>
      <w:tblGrid>
        <w:gridCol w:w="1880"/>
        <w:gridCol w:w="2220"/>
        <w:gridCol w:w="1540"/>
        <w:gridCol w:w="3589"/>
      </w:tblGrid>
      <w:tr w:rsidR="005F1816" w:rsidRPr="00E818E3" w:rsidTr="00231A5B">
        <w:trPr>
          <w:trHeight w:val="300"/>
          <w:tblHeader/>
        </w:trPr>
        <w:tc>
          <w:tcPr>
            <w:tcW w:w="92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ELENCO AREE CALABRIA</w:t>
            </w:r>
          </w:p>
        </w:tc>
      </w:tr>
      <w:tr w:rsidR="005F1816" w:rsidRPr="00E818E3" w:rsidTr="00231A5B">
        <w:trPr>
          <w:trHeight w:val="300"/>
          <w:tblHeader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PROVINCIA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9D3752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 xml:space="preserve">NOME </w:t>
            </w:r>
            <w:r>
              <w:rPr>
                <w:rFonts w:cs="Calibri"/>
                <w:b/>
                <w:bCs/>
                <w:color w:val="000000"/>
              </w:rPr>
              <w:t>AREA</w:t>
            </w:r>
            <w:bookmarkStart w:id="0" w:name="_GoBack"/>
            <w:bookmarkEnd w:id="0"/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CAP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COMUNE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CS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CASSANO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87011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Cassano allo Ionio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87073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Oriolo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COSENZA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87100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COSENZA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DIAMANTE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87023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DIAMANTE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87026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MORMANNO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ROSSANO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87060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Bocchigliero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87067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Rossano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87068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Rossano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RENDE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87036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RENDE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87017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Roggiano Gravina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87037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SAN FILI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87010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SANT'AGATA DI ESARO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87019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Spezzano Albanese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CZ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LAMEZIA TERME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88046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Falerna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88040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Lamezia Terme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88046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Lamezia Terme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88048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Lamezia Terme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CATANZARO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88100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CATANZARO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88054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Sersale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88068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SOVERATO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88050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Taverna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KR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MESORACA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88833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CACCURI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88838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MESORACA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88832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SANTA SEVERINA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88819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VERZINO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CROTONE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88900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CROTONE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RC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GIOIA TAURO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89022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CITTANOVA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89013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GIOIA TAURO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89010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MOLOCHIO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89039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PLATI'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89024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POLISTENA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LOCRI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89044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LOCRI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REGGIO CALABRIA 1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89121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Reggio Calabria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89122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Reggio Calabria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89125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Reggio Calabria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REGGIO CALABRIA 2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89063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Melito di Porto Salvo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89126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Reggio Calabria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89128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Reggio Calabria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89129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Reggio Calabria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89132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Reggio Calabria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89133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Reggio Calabria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SIDERNO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89044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LOCRI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89048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Siderno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VV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MILETO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89833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DINAMI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89852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Mileto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88017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SORIANO CALABRO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 </w:t>
            </w:r>
          </w:p>
        </w:tc>
      </w:tr>
      <w:tr w:rsidR="005F1816" w:rsidRPr="00E818E3" w:rsidTr="00231A5B">
        <w:trPr>
          <w:trHeight w:val="300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 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VIBO VALENTIA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89900</w:t>
            </w:r>
          </w:p>
        </w:tc>
        <w:tc>
          <w:tcPr>
            <w:tcW w:w="3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Cs/>
                <w:color w:val="000000"/>
              </w:rPr>
            </w:pPr>
            <w:r w:rsidRPr="00F76C7E">
              <w:rPr>
                <w:rFonts w:cs="Calibri"/>
                <w:bCs/>
                <w:color w:val="000000"/>
              </w:rPr>
              <w:t>VIBO VALENTIA</w:t>
            </w:r>
          </w:p>
        </w:tc>
      </w:tr>
    </w:tbl>
    <w:p w:rsidR="005F1816" w:rsidRDefault="005F1816">
      <w:pPr>
        <w:sectPr w:rsidR="005F1816" w:rsidSect="00B603E7"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:rsidR="005F1816" w:rsidRDefault="005F1816"/>
    <w:tbl>
      <w:tblPr>
        <w:tblW w:w="7247" w:type="dxa"/>
        <w:jc w:val="center"/>
        <w:tblInd w:w="-759" w:type="dxa"/>
        <w:tblCellMar>
          <w:left w:w="70" w:type="dxa"/>
          <w:right w:w="70" w:type="dxa"/>
        </w:tblCellMar>
        <w:tblLook w:val="00A0"/>
      </w:tblPr>
      <w:tblGrid>
        <w:gridCol w:w="2286"/>
        <w:gridCol w:w="2756"/>
        <w:gridCol w:w="2205"/>
      </w:tblGrid>
      <w:tr w:rsidR="005F1816" w:rsidRPr="00E818E3" w:rsidTr="002D7C52">
        <w:trPr>
          <w:trHeight w:val="300"/>
          <w:tblHeader/>
          <w:jc w:val="center"/>
        </w:trPr>
        <w:tc>
          <w:tcPr>
            <w:tcW w:w="72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ELENCO COMUNI</w:t>
            </w:r>
          </w:p>
        </w:tc>
      </w:tr>
      <w:tr w:rsidR="005F1816" w:rsidRPr="00E818E3" w:rsidTr="00F76C7E">
        <w:trPr>
          <w:trHeight w:val="300"/>
          <w:tblHeader/>
          <w:jc w:val="center"/>
        </w:trPr>
        <w:tc>
          <w:tcPr>
            <w:tcW w:w="2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CODICE ISTAT</w:t>
            </w:r>
          </w:p>
        </w:tc>
        <w:tc>
          <w:tcPr>
            <w:tcW w:w="2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COMUNE</w:t>
            </w:r>
          </w:p>
        </w:tc>
        <w:tc>
          <w:tcPr>
            <w:tcW w:w="22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F1816" w:rsidRPr="00F76C7E" w:rsidRDefault="005F1816" w:rsidP="00F76C7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F76C7E">
              <w:rPr>
                <w:rFonts w:cs="Calibri"/>
                <w:b/>
                <w:bCs/>
                <w:color w:val="000000"/>
              </w:rPr>
              <w:t>CAP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078018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Bocchigliero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87060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101002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CACCURI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88833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078029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Cassano allo Ionio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87011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079023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CATANZARO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88100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080028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CITTANOVA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89022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078045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COSENZA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87100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101010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CROTONE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88900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078048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DIAMANTE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87023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102008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DINAMI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89833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079047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Falerna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88046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080038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GIOIA TAURO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89013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079160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Lamezia Terme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88040,88046,88048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080043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LOCRI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89044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080050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Melito di Porto Salvo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89063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101015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MESORACA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88838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102021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Mileto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89852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080051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MOLOCHIO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89010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078084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MORMANNO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87026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078087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Oriolo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87073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080060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PLATI'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89039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080061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POLISTENA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89024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080063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Reggio Calabria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89121, 89122, 89125, 89126, 89128, 89129, 89132, 89133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078102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RENDE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87036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078104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Roggiano Gravina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87017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078108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Rossano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87067, 87068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078116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SAN FILI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87037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101022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SANTA SEVERINA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88832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078131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SANT'AGATA DI ESARO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87010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079130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Sersale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88054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080088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Siderno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89048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102040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SORIANO CALABRO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88017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079137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SOVERATO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88068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078142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Spezzano Albanese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87019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079146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Taverna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88050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101027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VERZINO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88819</w:t>
            </w:r>
          </w:p>
        </w:tc>
      </w:tr>
      <w:tr w:rsidR="005F1816" w:rsidRPr="00E818E3" w:rsidTr="00F76C7E">
        <w:trPr>
          <w:trHeight w:val="300"/>
          <w:jc w:val="center"/>
        </w:trPr>
        <w:tc>
          <w:tcPr>
            <w:tcW w:w="22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102047</w:t>
            </w:r>
          </w:p>
        </w:tc>
        <w:tc>
          <w:tcPr>
            <w:tcW w:w="2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1F4DA6" w:rsidRDefault="005F1816" w:rsidP="001F4DA6">
            <w:pPr>
              <w:spacing w:after="0" w:line="240" w:lineRule="auto"/>
              <w:rPr>
                <w:rFonts w:cs="Calibri"/>
                <w:color w:val="000000"/>
              </w:rPr>
            </w:pPr>
            <w:r w:rsidRPr="001F4DA6">
              <w:rPr>
                <w:rFonts w:cs="Calibri"/>
                <w:color w:val="000000"/>
              </w:rPr>
              <w:t>VIBO VALENTIA</w:t>
            </w:r>
          </w:p>
        </w:tc>
        <w:tc>
          <w:tcPr>
            <w:tcW w:w="2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F1816" w:rsidRPr="00F76C7E" w:rsidRDefault="005F1816" w:rsidP="001F4DA6">
            <w:pPr>
              <w:spacing w:after="0" w:line="240" w:lineRule="auto"/>
              <w:jc w:val="center"/>
              <w:rPr>
                <w:rFonts w:cs="Calibri"/>
                <w:color w:val="000000"/>
              </w:rPr>
            </w:pPr>
            <w:r w:rsidRPr="00F76C7E">
              <w:rPr>
                <w:rFonts w:cs="Calibri"/>
                <w:color w:val="000000"/>
              </w:rPr>
              <w:t>89900</w:t>
            </w:r>
          </w:p>
        </w:tc>
      </w:tr>
    </w:tbl>
    <w:p w:rsidR="005F1816" w:rsidRDefault="005F1816" w:rsidP="00B603E7"/>
    <w:sectPr w:rsidR="005F1816" w:rsidSect="00B603E7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zoom w:percent="100"/>
  <w:defaultTabStop w:val="708"/>
  <w:hyphenationZone w:val="283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B7FB9"/>
    <w:rsid w:val="000D79EE"/>
    <w:rsid w:val="001F4DA6"/>
    <w:rsid w:val="0020600D"/>
    <w:rsid w:val="0020613F"/>
    <w:rsid w:val="00231A5B"/>
    <w:rsid w:val="002D7C52"/>
    <w:rsid w:val="004E174A"/>
    <w:rsid w:val="004F22BD"/>
    <w:rsid w:val="005F1816"/>
    <w:rsid w:val="00686D53"/>
    <w:rsid w:val="00687B21"/>
    <w:rsid w:val="006B7FB9"/>
    <w:rsid w:val="006C0894"/>
    <w:rsid w:val="006D26A5"/>
    <w:rsid w:val="00716949"/>
    <w:rsid w:val="007506B1"/>
    <w:rsid w:val="008B2A1C"/>
    <w:rsid w:val="009174C5"/>
    <w:rsid w:val="009D3752"/>
    <w:rsid w:val="009F4C90"/>
    <w:rsid w:val="00B603E7"/>
    <w:rsid w:val="00B91BD1"/>
    <w:rsid w:val="00BD2E0D"/>
    <w:rsid w:val="00D409C9"/>
    <w:rsid w:val="00E008FE"/>
    <w:rsid w:val="00E818E3"/>
    <w:rsid w:val="00EC5C0B"/>
    <w:rsid w:val="00F76C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09C9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6B7F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B7FB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7530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30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30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30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</TotalTime>
  <Pages>6</Pages>
  <Words>364</Words>
  <Characters>2079</Characters>
  <Application>Microsoft Office Outlook</Application>
  <DocSecurity>0</DocSecurity>
  <Lines>0</Lines>
  <Paragraphs>0</Paragraphs>
  <ScaleCrop>false</ScaleCrop>
  <Company>HP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Aspire</dc:creator>
  <cp:keywords/>
  <dc:description/>
  <cp:lastModifiedBy>M.I.U.R.</cp:lastModifiedBy>
  <cp:revision>2</cp:revision>
  <dcterms:created xsi:type="dcterms:W3CDTF">2012-07-09T13:54:00Z</dcterms:created>
  <dcterms:modified xsi:type="dcterms:W3CDTF">2012-07-09T13:54:00Z</dcterms:modified>
</cp:coreProperties>
</file>