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069A" w:rsidRDefault="0043069A" w:rsidP="00B85744">
      <w:pPr>
        <w:rPr>
          <w:noProof/>
          <w:lang w:eastAsia="it-IT"/>
        </w:rPr>
      </w:pPr>
    </w:p>
    <w:p w:rsidR="0043069A" w:rsidRDefault="0043069A" w:rsidP="00B85744">
      <w:pPr>
        <w:sectPr w:rsidR="0043069A" w:rsidSect="00B85744">
          <w:pgSz w:w="16838" w:h="11906" w:orient="landscape"/>
          <w:pgMar w:top="1134" w:right="1134" w:bottom="1134" w:left="1417" w:header="708" w:footer="708" w:gutter="0"/>
          <w:cols w:space="708"/>
          <w:docGrid w:linePitch="360"/>
        </w:sectPr>
      </w:pPr>
      <w:r>
        <w:rPr>
          <w:noProof/>
          <w:lang w:eastAsia="it-IT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14.75pt;height:415.5pt;visibility:visible">
            <v:imagedata r:id="rId4" o:title=""/>
          </v:shape>
        </w:pict>
      </w:r>
    </w:p>
    <w:tbl>
      <w:tblPr>
        <w:tblW w:w="8510" w:type="dxa"/>
        <w:jc w:val="center"/>
        <w:tblCellMar>
          <w:left w:w="70" w:type="dxa"/>
          <w:right w:w="70" w:type="dxa"/>
        </w:tblCellMar>
        <w:tblLook w:val="00A0"/>
      </w:tblPr>
      <w:tblGrid>
        <w:gridCol w:w="1360"/>
        <w:gridCol w:w="1851"/>
        <w:gridCol w:w="1440"/>
        <w:gridCol w:w="3859"/>
      </w:tblGrid>
      <w:tr w:rsidR="0043069A" w:rsidRPr="001F2453" w:rsidTr="00C05CE8">
        <w:trPr>
          <w:cantSplit/>
          <w:trHeight w:val="300"/>
          <w:tblHeader/>
          <w:jc w:val="center"/>
        </w:trPr>
        <w:tc>
          <w:tcPr>
            <w:tcW w:w="85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>
              <w:rPr>
                <w:rFonts w:cs="Calibri"/>
                <w:b/>
                <w:bCs/>
                <w:color w:val="000000"/>
                <w:lang w:eastAsia="it-IT"/>
              </w:rPr>
              <w:t>ELENCO AREE CAMPANIA</w:t>
            </w:r>
            <w:bookmarkStart w:id="0" w:name="_GoBack"/>
            <w:bookmarkEnd w:id="0"/>
          </w:p>
        </w:tc>
      </w:tr>
      <w:tr w:rsidR="0043069A" w:rsidRPr="001F2453" w:rsidTr="00C05CE8">
        <w:trPr>
          <w:cantSplit/>
          <w:trHeight w:val="300"/>
          <w:tblHeader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PROVINCIA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NOME AREA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CAP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COMUNE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AV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Ariano Irpino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83028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SERINO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83030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LAPIO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83031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Ariano Irpino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83035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Grottaminarda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Avellino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83100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Avellino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Calitri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83040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GESUALDO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83040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GUARDIA LOMBARDI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83044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BISACCIA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83045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Calitri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BN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BENEVENTO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82100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BENEVENTO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83021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Avella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83038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MONTEMILETTO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CE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AVERSA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81030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Cesa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81030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Orta di Atella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81030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VILLA DI BRIANO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81031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AVERSA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81033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Casal di Principe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81036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SAN CIPRIANO D'AVERSA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Castel Volturno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81030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CASTEL VOLTURNO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MADDALONI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81024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MADDALONI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DA22DF">
            <w:pPr>
              <w:rPr>
                <w:b/>
                <w:color w:val="000000"/>
              </w:rPr>
            </w:pPr>
            <w:r w:rsidRPr="00525779">
              <w:rPr>
                <w:b/>
                <w:color w:val="000000"/>
              </w:rPr>
              <w:t>MARCIANISE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81013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Caiazzo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81017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SANT'ANGELO D'ALIFE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81022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CASAGIOVE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81025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MARCIANISE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81042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CALVI RISORTA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81055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SANTA MARIA CAPUA VETERE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81057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TEANO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NA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ACERRA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80011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ACERRA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80013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CASALNUOVO DI 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80030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CASTELLO DI CISTERNA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VISCIANO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80031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BRUSCIANO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Afragola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80021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Afragola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CAIVANO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80020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CRISPANO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80023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CAIVANO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80027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FRATTAMAGGIORE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DA22DF">
            <w:pPr>
              <w:rPr>
                <w:b/>
                <w:color w:val="000000"/>
              </w:rPr>
            </w:pPr>
            <w:r w:rsidRPr="00525779">
              <w:rPr>
                <w:b/>
                <w:color w:val="000000"/>
              </w:rPr>
              <w:t>ISCHIA/PROCIDA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80070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BACOLI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MONTE DI PROCIDA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80074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Casamicciola Terme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80075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FORIO D'ISCHIA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Casoria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80022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ARZANO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80026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Casoria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306B54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306B54">
              <w:rPr>
                <w:rFonts w:cs="Calibri"/>
                <w:b/>
                <w:bCs/>
                <w:color w:val="000000"/>
                <w:lang w:eastAsia="it-IT"/>
              </w:rPr>
              <w:t>Castellammare di Stabia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80041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BOSCOREALE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80050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PIMONTE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80053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Castellammare di Stabia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ERCOLANO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80055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PORTICI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80056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ERCOLANO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GIUGLIANO IN CAMPANIA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80010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VILLARICCA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80014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GIUGLIANO IN CAMPANIA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80017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MELITO DI 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Napoli 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80126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Napoli 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80121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80123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80124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80125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Napoli 3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80128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80129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80131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80132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Napoli 4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80146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Napoli 5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80147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Napoli 6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80145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Napoli 7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80144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Napoli 8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80144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Napoli 9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80141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80144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</w:p>
        </w:tc>
      </w:tr>
      <w:tr w:rsidR="0043069A" w:rsidRPr="001F2453" w:rsidTr="008D6B06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D6B06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Napoli 10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80142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8D6B06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D6B06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80143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8D6B06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D6B06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8D6B06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D6B06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Napoli 11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80137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8D6B06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D6B06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8D6B06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D6B06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Napoli 12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80134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8D6B06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D6B06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80135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8D6B06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D6B06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>
              <w:rPr>
                <w:rFonts w:cs="Calibri"/>
                <w:bCs/>
                <w:color w:val="000000"/>
                <w:lang w:eastAsia="it-IT"/>
              </w:rPr>
              <w:t>80136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8D6B06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D6B06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8D6B06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D6B06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Napoli 13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80138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8D6B06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D6B06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80139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NAPOLI</w:t>
            </w:r>
          </w:p>
        </w:tc>
      </w:tr>
      <w:tr w:rsidR="0043069A" w:rsidRPr="001F2453" w:rsidTr="008D6B06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D6B06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D6B0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Pozzuoli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80010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QUARTO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80078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Pozzuoli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SANT'ANASTASIA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80040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MASSA DI SOMMA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  <w:r>
              <w:rPr>
                <w:rFonts w:cs="Calibri"/>
                <w:bCs/>
                <w:color w:val="000000"/>
                <w:lang w:eastAsia="it-IT"/>
              </w:rPr>
              <w:t>80040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SAN GENNARO VESUVIANO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80048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SANT'ANASTASIA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Sant'Antimo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80029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Sant'Antimo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Torre del Greco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110E38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80058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110E38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TORRE ANNUNZIATA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110E38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80059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110E38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Torre del Greco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SA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PAGANI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84012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Angri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84016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PAGANI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Battipaglia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84020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Oliveto Citra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84024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CONTURSI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84091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Battipaglia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Castellabate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84048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CASTELLABATE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84049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CASTEL SAN LORENZO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84061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OGLIASTRO CILENTO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84069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ROCCADASPIDE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Cava de' Tirreni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84013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Cava de' Tirreni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Nocera Inferiore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84014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Nocera Inferiore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SALA CONSILINA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84036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SALA CONSILINA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84040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CELLE DI BULGHERIA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84056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GIOI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84075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STIO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84078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VALLO DELLA LUCANIA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SALERNO 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84126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SALERNO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84127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SALERNO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84129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SALERNO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4173A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84131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4173A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SALERNO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SALERNO 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84010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MAIORI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84121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SALERNO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84125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SALERNO</w:t>
            </w:r>
          </w:p>
        </w:tc>
      </w:tr>
      <w:tr w:rsidR="0043069A" w:rsidRPr="001F2453" w:rsidTr="00C05CE8">
        <w:trPr>
          <w:cantSplit/>
          <w:trHeight w:val="300"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525779" w:rsidRDefault="0043069A" w:rsidP="0088763F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525779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84126</w:t>
            </w:r>
          </w:p>
        </w:tc>
        <w:tc>
          <w:tcPr>
            <w:tcW w:w="3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Cs/>
                <w:color w:val="000000"/>
                <w:lang w:eastAsia="it-IT"/>
              </w:rPr>
              <w:t>SALERNO</w:t>
            </w:r>
          </w:p>
        </w:tc>
      </w:tr>
    </w:tbl>
    <w:p w:rsidR="0043069A" w:rsidRDefault="0043069A">
      <w:pPr>
        <w:sectPr w:rsidR="0043069A" w:rsidSect="00C05CE8">
          <w:pgSz w:w="11906" w:h="16838"/>
          <w:pgMar w:top="1418" w:right="1814" w:bottom="1701" w:left="1814" w:header="708" w:footer="708" w:gutter="0"/>
          <w:cols w:space="708"/>
          <w:docGrid w:linePitch="360"/>
        </w:sectPr>
      </w:pPr>
    </w:p>
    <w:p w:rsidR="0043069A" w:rsidRDefault="0043069A"/>
    <w:tbl>
      <w:tblPr>
        <w:tblW w:w="8167" w:type="dxa"/>
        <w:jc w:val="center"/>
        <w:tblCellMar>
          <w:left w:w="70" w:type="dxa"/>
          <w:right w:w="70" w:type="dxa"/>
        </w:tblCellMar>
        <w:tblLook w:val="00A0"/>
      </w:tblPr>
      <w:tblGrid>
        <w:gridCol w:w="1360"/>
        <w:gridCol w:w="2129"/>
        <w:gridCol w:w="4678"/>
      </w:tblGrid>
      <w:tr w:rsidR="0043069A" w:rsidRPr="001F2453" w:rsidTr="00880C62">
        <w:trPr>
          <w:trHeight w:val="300"/>
          <w:tblHeader/>
          <w:jc w:val="center"/>
        </w:trPr>
        <w:tc>
          <w:tcPr>
            <w:tcW w:w="81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>
              <w:rPr>
                <w:rFonts w:cs="Calibri"/>
                <w:b/>
                <w:bCs/>
                <w:color w:val="000000"/>
                <w:lang w:eastAsia="it-IT"/>
              </w:rPr>
              <w:t>ELENCO COMUNI</w:t>
            </w:r>
          </w:p>
        </w:tc>
      </w:tr>
      <w:tr w:rsidR="0043069A" w:rsidRPr="001F2453" w:rsidTr="0088763F">
        <w:trPr>
          <w:trHeight w:val="300"/>
          <w:tblHeader/>
          <w:jc w:val="center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CODICE ISTAT</w:t>
            </w:r>
          </w:p>
        </w:tc>
        <w:tc>
          <w:tcPr>
            <w:tcW w:w="2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COMUNE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069A" w:rsidRPr="0088763F" w:rsidRDefault="0043069A" w:rsidP="0088763F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88763F">
              <w:rPr>
                <w:rFonts w:cs="Calibri"/>
                <w:b/>
                <w:bCs/>
                <w:color w:val="000000"/>
                <w:lang w:eastAsia="it-IT"/>
              </w:rPr>
              <w:t>CAP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063001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ACERRA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80011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063002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Afragola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80021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065007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Angri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84012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064005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Ariano Irpino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83031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063005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ARZANO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80022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064007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Avella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83021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064008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Avellino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83100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061005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AVERSA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81031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063006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BACOLI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80070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065014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Battipaglia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84091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062008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BENEVENTO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82100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064011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BISACCIA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83044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063008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BOSCOREALE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80041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063010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BRUSCIANO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80031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061009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Caiazzo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81013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063011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CAIVANO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80023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064015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Calitri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83045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061010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CALVI RISORTA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81042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061018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CASAGIOVE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81022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061019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Casal di Principe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81033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063017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CASALNUOVO DI NAPOLI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80013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063019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Casamicciola Terme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80074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063023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Casoria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80026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065035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CASTEL SAN LORENZO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84049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061027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CASTEL VOLTURNO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81030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065031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CASTELLABATE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84048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063024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Castellammare di Stabia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80053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063025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CASTELLO DI CISTERNA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80030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065037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Cava de' Tirreni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84013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065038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CELLE DI BULGHERIA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84040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061029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Cesa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81030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065046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CONTURSI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84024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063030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CRISPANO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80020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063064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ERCOLANO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80056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63031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FORIO D'ISCHIA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80075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063032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FRATTAMAGGIORE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80027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064036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GESUALDO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83040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065057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GIOI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84056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063034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GIUGLIANO IN CAMPANIA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80014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064038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Grottaminarda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83035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064040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GUARDIA LOMBARDI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83040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064042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LAPIO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83030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061048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MADDALONI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81024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065066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MAIORI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84010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061049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MARCIANISE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81025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063092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MASSA DI SOMMA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80040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063045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MELITO DI NAPOLI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80017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063047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MONTE DI PROCIDA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80070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064059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MONTEMILETTO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83038</w:t>
            </w:r>
          </w:p>
        </w:tc>
      </w:tr>
      <w:tr w:rsidR="0043069A" w:rsidRPr="001F2453" w:rsidTr="0088763F">
        <w:trPr>
          <w:trHeight w:val="12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063049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NAPOLI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80121, 80123, 80124, 80125, 80126, 80128, 80129, 80131, 80132, 80134, 80135,</w:t>
            </w:r>
            <w:r>
              <w:rPr>
                <w:rFonts w:cs="Calibri"/>
                <w:color w:val="000000"/>
                <w:lang w:eastAsia="it-IT"/>
              </w:rPr>
              <w:t xml:space="preserve"> 80136,</w:t>
            </w:r>
            <w:r w:rsidRPr="0088763F">
              <w:rPr>
                <w:rFonts w:cs="Calibri"/>
                <w:color w:val="000000"/>
                <w:lang w:eastAsia="it-IT"/>
              </w:rPr>
              <w:t xml:space="preserve"> 80137, 80138, 80139, 80141, 80142, 80143, 80144, 80145, 80146, 80147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065078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Nocera Inferiore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84014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065081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OGLIASTRO CILENTO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84061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065083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Oliveto Citra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84020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061053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Orta di Atella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81030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065088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PAGANI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84016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063054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PIMONTE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80050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063059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PORTICI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80055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063060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Pozzuoli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80078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063063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QUARTO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80010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065106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ROCCADASPIDE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84069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065114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SALA CONSILINA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84036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065116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SALERNO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84121, 84125, 84126, 84127, 84129, 84131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061074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SAN CIPRIANO D'AVERSA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81036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063066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SAN GENNARO VESUVIANO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80040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061083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SANTA MARIA CAPUA VETERE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81055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063072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SANT'ANASTASIA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80048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061086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SANT'ANGELO D'ALIFE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81017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063073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Sant'Antimo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80029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064099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SERINO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83028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065145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STIO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84075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061091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TEANO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81057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063083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TORRE ANNUNZIATA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80058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063084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Torre del Greco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80059</w:t>
            </w:r>
          </w:p>
        </w:tc>
      </w:tr>
      <w:tr w:rsidR="0043069A" w:rsidRPr="001F2453" w:rsidTr="0088763F">
        <w:trPr>
          <w:trHeight w:val="6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065154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VALLO DELLA LUCANIA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84078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061098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VILLA DI BRIANO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81030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063087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VILLARICCA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80010</w:t>
            </w:r>
          </w:p>
        </w:tc>
      </w:tr>
      <w:tr w:rsidR="0043069A" w:rsidRPr="001F2453" w:rsidTr="0088763F">
        <w:trPr>
          <w:trHeight w:val="300"/>
          <w:jc w:val="center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063088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3069A" w:rsidRPr="00637C09" w:rsidRDefault="0043069A" w:rsidP="00637C09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637C09">
              <w:rPr>
                <w:rFonts w:cs="Calibri"/>
                <w:color w:val="000000"/>
                <w:lang w:eastAsia="it-IT"/>
              </w:rPr>
              <w:t>VISCIANO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3069A" w:rsidRPr="0088763F" w:rsidRDefault="0043069A" w:rsidP="00637C09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88763F">
              <w:rPr>
                <w:rFonts w:cs="Calibri"/>
                <w:color w:val="000000"/>
                <w:lang w:eastAsia="it-IT"/>
              </w:rPr>
              <w:t>80030</w:t>
            </w:r>
          </w:p>
        </w:tc>
      </w:tr>
    </w:tbl>
    <w:p w:rsidR="0043069A" w:rsidRPr="00B85744" w:rsidRDefault="0043069A" w:rsidP="00B85744"/>
    <w:sectPr w:rsidR="0043069A" w:rsidRPr="00B85744" w:rsidSect="00637C09">
      <w:pgSz w:w="11906" w:h="16838"/>
      <w:pgMar w:top="1134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zoom w:percent="100"/>
  <w:defaultTabStop w:val="708"/>
  <w:hyphenationZone w:val="283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85744"/>
    <w:rsid w:val="00027FC2"/>
    <w:rsid w:val="00032449"/>
    <w:rsid w:val="00110E38"/>
    <w:rsid w:val="001F2453"/>
    <w:rsid w:val="00247F06"/>
    <w:rsid w:val="002D1A8A"/>
    <w:rsid w:val="00306B54"/>
    <w:rsid w:val="004130E9"/>
    <w:rsid w:val="004173A6"/>
    <w:rsid w:val="0043069A"/>
    <w:rsid w:val="00461848"/>
    <w:rsid w:val="005164A0"/>
    <w:rsid w:val="00525779"/>
    <w:rsid w:val="00557368"/>
    <w:rsid w:val="00557A7E"/>
    <w:rsid w:val="005B4249"/>
    <w:rsid w:val="005B73A3"/>
    <w:rsid w:val="00637C09"/>
    <w:rsid w:val="006625FB"/>
    <w:rsid w:val="006657D3"/>
    <w:rsid w:val="0074530F"/>
    <w:rsid w:val="007D2051"/>
    <w:rsid w:val="007F428C"/>
    <w:rsid w:val="008734F7"/>
    <w:rsid w:val="00880C62"/>
    <w:rsid w:val="0088763F"/>
    <w:rsid w:val="008D6B06"/>
    <w:rsid w:val="009E2A35"/>
    <w:rsid w:val="00B85744"/>
    <w:rsid w:val="00BC1687"/>
    <w:rsid w:val="00C05CE8"/>
    <w:rsid w:val="00DA22DF"/>
    <w:rsid w:val="00E17C3B"/>
    <w:rsid w:val="00E22F35"/>
    <w:rsid w:val="00E70C38"/>
    <w:rsid w:val="00E92102"/>
    <w:rsid w:val="00EA1421"/>
    <w:rsid w:val="00ED6DA5"/>
    <w:rsid w:val="00F05398"/>
    <w:rsid w:val="00F36446"/>
    <w:rsid w:val="00F43000"/>
    <w:rsid w:val="00F91E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91EB5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B857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8574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417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11</TotalTime>
  <Pages>8</Pages>
  <Words>810</Words>
  <Characters>4619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Aspire</dc:creator>
  <cp:keywords/>
  <dc:description/>
  <cp:lastModifiedBy>M.I.U.R.</cp:lastModifiedBy>
  <cp:revision>7</cp:revision>
  <dcterms:created xsi:type="dcterms:W3CDTF">2012-07-26T17:00:00Z</dcterms:created>
  <dcterms:modified xsi:type="dcterms:W3CDTF">2012-08-09T11:39:00Z</dcterms:modified>
</cp:coreProperties>
</file>